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C42DF" w14:textId="77777777" w:rsidR="009E637A" w:rsidRDefault="009E637A" w:rsidP="009E63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HEPPELL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fl.1442)</w:t>
      </w:r>
    </w:p>
    <w:p w14:paraId="411E3EB3" w14:textId="77777777" w:rsidR="009E637A" w:rsidRDefault="009E637A" w:rsidP="009E63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Beverley.</w:t>
      </w:r>
    </w:p>
    <w:p w14:paraId="40584320" w14:textId="77777777" w:rsidR="009E637A" w:rsidRDefault="009E637A" w:rsidP="009E637A">
      <w:pPr>
        <w:pStyle w:val="NoSpacing"/>
        <w:rPr>
          <w:rFonts w:cs="Times New Roman"/>
          <w:szCs w:val="24"/>
        </w:rPr>
      </w:pPr>
    </w:p>
    <w:p w14:paraId="15140442" w14:textId="77777777" w:rsidR="009E637A" w:rsidRDefault="009E637A" w:rsidP="009E637A">
      <w:pPr>
        <w:pStyle w:val="NoSpacing"/>
        <w:rPr>
          <w:rFonts w:cs="Times New Roman"/>
          <w:szCs w:val="24"/>
        </w:rPr>
      </w:pPr>
    </w:p>
    <w:p w14:paraId="3BF42574" w14:textId="77777777" w:rsidR="009E637A" w:rsidRDefault="009E637A" w:rsidP="009E63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1442</w:t>
      </w:r>
      <w:r>
        <w:rPr>
          <w:rFonts w:cs="Times New Roman"/>
          <w:szCs w:val="24"/>
        </w:rPr>
        <w:tab/>
        <w:t>He made a plaint of debt against William Moreton of Beverley(q.v.).</w:t>
      </w:r>
    </w:p>
    <w:p w14:paraId="204DA5F0" w14:textId="77777777" w:rsidR="009E637A" w:rsidRDefault="009E637A" w:rsidP="009E63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B10A6">
          <w:rPr>
            <w:rStyle w:val="Hyperlink"/>
            <w:rFonts w:cs="Times New Roman"/>
            <w:szCs w:val="24"/>
          </w:rPr>
          <w:t>https://waalt.uh.edu/index.php/CP40/724</w:t>
        </w:r>
      </w:hyperlink>
      <w:r>
        <w:rPr>
          <w:rFonts w:cs="Times New Roman"/>
          <w:szCs w:val="24"/>
        </w:rPr>
        <w:t xml:space="preserve"> )</w:t>
      </w:r>
    </w:p>
    <w:p w14:paraId="5DE3B703" w14:textId="77777777" w:rsidR="009E637A" w:rsidRDefault="009E637A" w:rsidP="009E637A">
      <w:pPr>
        <w:pStyle w:val="NoSpacing"/>
        <w:rPr>
          <w:rFonts w:cs="Times New Roman"/>
          <w:szCs w:val="24"/>
        </w:rPr>
      </w:pPr>
    </w:p>
    <w:p w14:paraId="03F0CB3B" w14:textId="77777777" w:rsidR="009E637A" w:rsidRDefault="009E637A" w:rsidP="009E637A">
      <w:pPr>
        <w:pStyle w:val="NoSpacing"/>
        <w:rPr>
          <w:rFonts w:cs="Times New Roman"/>
          <w:szCs w:val="24"/>
        </w:rPr>
      </w:pPr>
    </w:p>
    <w:p w14:paraId="47B14171" w14:textId="77777777" w:rsidR="009E637A" w:rsidRDefault="009E637A" w:rsidP="009E63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September 2023</w:t>
      </w:r>
    </w:p>
    <w:p w14:paraId="6DB485F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8A136" w14:textId="77777777" w:rsidR="009E637A" w:rsidRDefault="009E637A" w:rsidP="009139A6">
      <w:r>
        <w:separator/>
      </w:r>
    </w:p>
  </w:endnote>
  <w:endnote w:type="continuationSeparator" w:id="0">
    <w:p w14:paraId="756493B9" w14:textId="77777777" w:rsidR="009E637A" w:rsidRDefault="009E63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EE6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1F06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E59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45695" w14:textId="77777777" w:rsidR="009E637A" w:rsidRDefault="009E637A" w:rsidP="009139A6">
      <w:r>
        <w:separator/>
      </w:r>
    </w:p>
  </w:footnote>
  <w:footnote w:type="continuationSeparator" w:id="0">
    <w:p w14:paraId="7CD0A8FD" w14:textId="77777777" w:rsidR="009E637A" w:rsidRDefault="009E63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3D4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F1E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BF65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37A"/>
    <w:rsid w:val="000666E0"/>
    <w:rsid w:val="002510B7"/>
    <w:rsid w:val="005C130B"/>
    <w:rsid w:val="00826F5C"/>
    <w:rsid w:val="009139A6"/>
    <w:rsid w:val="009448BB"/>
    <w:rsid w:val="00947624"/>
    <w:rsid w:val="009E637A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28ABF"/>
  <w15:chartTrackingRefBased/>
  <w15:docId w15:val="{76C6FA43-75DC-4D98-9C31-BC160828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E63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2023-09-08T10:06:00Z</dcterms:created>
  <dcterms:modified xsi:type="dcterms:W3CDTF">2023-09-08T10:07:00Z</dcterms:modified>
</cp:coreProperties>
</file>